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12" w:rsidRDefault="007A7212" w:rsidP="009B627F"/>
    <w:tbl>
      <w:tblPr>
        <w:tblW w:w="10207" w:type="dxa"/>
        <w:tblInd w:w="-601" w:type="dxa"/>
        <w:tblLayout w:type="fixed"/>
        <w:tblLook w:val="0000"/>
      </w:tblPr>
      <w:tblGrid>
        <w:gridCol w:w="3544"/>
        <w:gridCol w:w="67"/>
        <w:gridCol w:w="1351"/>
        <w:gridCol w:w="460"/>
        <w:gridCol w:w="840"/>
        <w:gridCol w:w="1676"/>
        <w:gridCol w:w="691"/>
        <w:gridCol w:w="1529"/>
        <w:gridCol w:w="49"/>
      </w:tblGrid>
      <w:tr w:rsidR="007A7212" w:rsidRPr="00C1463E" w:rsidTr="00F67AE5">
        <w:trPr>
          <w:trHeight w:val="82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Приложение 2</w:t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</w:p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к решению Совета депутатов Ершичского</w:t>
            </w:r>
          </w:p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сельского поселения Ершичского района</w:t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</w:p>
          <w:p w:rsidR="007A7212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 xml:space="preserve">Смоленской области от 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07.05.</w:t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2020г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        №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06</w:t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 "Об исполнении бюджета </w:t>
            </w:r>
          </w:p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 xml:space="preserve"> муниципального образования Ершичского </w:t>
            </w:r>
          </w:p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 xml:space="preserve">сельского поселения Ершичского района </w:t>
            </w:r>
          </w:p>
          <w:p w:rsidR="007A7212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  <w:t>Смоленской области за 2019год"</w:t>
            </w:r>
          </w:p>
          <w:p w:rsidR="007A7212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7A7212" w:rsidRDefault="007A7212" w:rsidP="00F67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Расходы бюджета муниципального образования Ершичского сельского поселения Ершичского района Смоленской области за 2019 год по ведомственной структуре расходов бюджета 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униципального образования</w:t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Ершичского сельского поселения </w:t>
            </w:r>
          </w:p>
          <w:p w:rsidR="007A7212" w:rsidRPr="00F67AE5" w:rsidRDefault="007A7212" w:rsidP="00F67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Ершичского района Смоленской области</w:t>
            </w:r>
          </w:p>
          <w:p w:rsidR="007A7212" w:rsidRPr="00F67AE5" w:rsidRDefault="007A7212" w:rsidP="00F67AE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A7212" w:rsidRPr="00746207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F67AE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  <w:t>(рублей)</w:t>
            </w:r>
          </w:p>
        </w:tc>
      </w:tr>
      <w:tr w:rsidR="007A7212" w:rsidRPr="00C1463E" w:rsidTr="007E1167">
        <w:trPr>
          <w:trHeight w:val="315"/>
        </w:trPr>
        <w:tc>
          <w:tcPr>
            <w:tcW w:w="3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212" w:rsidRPr="00746207" w:rsidRDefault="007A7212" w:rsidP="009B62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96" w:type="dxa"/>
            <w:gridSpan w:val="7"/>
            <w:tcBorders>
              <w:top w:val="nil"/>
              <w:left w:val="nil"/>
            </w:tcBorders>
            <w:noWrap/>
            <w:vAlign w:val="bottom"/>
          </w:tcPr>
          <w:p w:rsidR="007A7212" w:rsidRPr="00746207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638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главного     распределителя средств бюджета муниципального образования Ершичского сельского поселения Ершичского района Смоленской области(прямого получателя)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40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7212" w:rsidRPr="00C1463E" w:rsidRDefault="007A7212" w:rsidP="009B62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6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Администрация муниципального образования  - Ершичский район Смоленской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46 216 043,14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06216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358 474,84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27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деятельности представительного органа местного самоуправления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2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/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76 4 00 00140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/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19 244,00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BC097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339 230,84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1222E8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339 230,84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98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обслуживания, содержания и распоряжения объектами муниципальной собственности и земельными участками, государственная собственность на которые не разграничена»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279 000,00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347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содержания, обслуживания и распоряжения объектами муниципальной собственности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23090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279 000,00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23090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279 000,00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27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08 23090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279 000,00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27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«Организация деятельности муниципального образования Ершичского сельского поселения Ершичского района Смоленской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60 230,84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2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на организацию деятельности муниципального образования Ершичского сельского поселения Ершичского района Смоленской области»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60 230,84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46 477,84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46 477,84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13 753,00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09 23190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850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13 753,00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771DA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пожарной безопасности»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Пожарная безопасность на территории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23080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23080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07 23080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49 426,20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F67AE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37 249 199,77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54DC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37 249 199,77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54DC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37 249 199,77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67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«Развитие сети автомобильных дорог общего пользования муниципального образования»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54DC4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37 249 199,77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u w:val="single"/>
                <w:lang w:eastAsia="ru-RU"/>
              </w:rPr>
            </w:pPr>
            <w:r w:rsidRPr="00F67AE5">
              <w:rPr>
                <w:rFonts w:ascii="Times New Roman" w:hAnsi="Times New Roman"/>
                <w:sz w:val="24"/>
                <w:szCs w:val="24"/>
              </w:rPr>
              <w:t>Проектирование, строительство, реконструкция, капитальный ремонт ,  ремонт, содержание автомобильных дорог местного значения и приобретение дорожной техники  за счет средств дорожного фонда бюджета муниципального образования  – Ершичский район Смоленской области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747 206,64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747 206,64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21280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747 206,64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Приобретение дорожной техники и иного имущества в целях обеспечения деятельности по капитальному ремонту, ремонту и содержанию автомобильных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235 000,00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235 000,00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21310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235 000,00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Содержание и благоустройство автомобильных дорог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1F4B5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3 581 114,53 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56DDF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  <w:lang w:eastAsia="ru-RU"/>
              </w:rPr>
              <w:t>3 581 114,53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56DDF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  <w:lang w:eastAsia="ru-RU"/>
              </w:rPr>
              <w:t>3 581 114,53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за счет дорожного фонда поселения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F52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1 151 493,49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56DD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1 151 493,49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23160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56DD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1 151 493,49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81260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F67AE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31 502 821,11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81260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F67AE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31 502 821,11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03 81260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F67AE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31 502 821,11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за счет средств местного бюджета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11 Я 03 </w:t>
            </w:r>
            <w:r w:rsidRPr="00F67AE5">
              <w:rPr>
                <w:rFonts w:ascii="Times New Roman" w:hAnsi="Times New Roman"/>
                <w:lang w:val="en-US" w:eastAsia="ru-RU"/>
              </w:rPr>
              <w:t>S</w:t>
            </w:r>
            <w:r w:rsidRPr="00F67AE5">
              <w:rPr>
                <w:rFonts w:ascii="Times New Roman" w:hAnsi="Times New Roman"/>
                <w:lang w:eastAsia="ru-RU"/>
              </w:rPr>
              <w:t>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BC0975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31 564,00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11 Я 03 </w:t>
            </w:r>
            <w:r w:rsidRPr="00F67AE5">
              <w:rPr>
                <w:rFonts w:ascii="Times New Roman" w:hAnsi="Times New Roman"/>
                <w:lang w:val="en-US" w:eastAsia="ru-RU"/>
              </w:rPr>
              <w:t>S</w:t>
            </w:r>
            <w:r w:rsidRPr="00F67AE5">
              <w:rPr>
                <w:rFonts w:ascii="Times New Roman" w:hAnsi="Times New Roman"/>
                <w:lang w:eastAsia="ru-RU"/>
              </w:rPr>
              <w:t>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31 564,00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5E6A5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11 Я 03 </w:t>
            </w:r>
            <w:r w:rsidRPr="00F67AE5">
              <w:rPr>
                <w:rFonts w:ascii="Times New Roman" w:hAnsi="Times New Roman"/>
                <w:lang w:val="en-US" w:eastAsia="ru-RU"/>
              </w:rPr>
              <w:t>S</w:t>
            </w:r>
            <w:r w:rsidRPr="00F67AE5">
              <w:rPr>
                <w:rFonts w:ascii="Times New Roman" w:hAnsi="Times New Roman"/>
                <w:lang w:eastAsia="ru-RU"/>
              </w:rPr>
              <w:t>1260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31 564,00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E6A5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1F4B5E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8 267 751,77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352 473,20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4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276 780,20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жилищного хозяйства»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276 780,20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33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Поддержка жилищного хозяйства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23070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152 822,00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23070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152 822,00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23070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152 822,00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123 958,20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123 958,20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06 96010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123 958,20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11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Резервный фонд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Расходы за счет резервного фонда  Администрации муниципального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89 0 00 27770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89 0 00 27770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556DD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89 0 00 27770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75 693,00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B74B3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1 395 005,57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007441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</w:rPr>
              <w:t>1 297 505,57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коммунального хозяйства»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B74B37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1 297 505,57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Поддержка коммунального хозяйства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23060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752 505,57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23060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752 505,57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23060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752 505,57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21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Субсидия  на возмещение затрат в связи с оказанием услуг по осуществлению функционирования муниципальной бани, не компенсированных доходами от предоставляемых услуг  в связи с регулированием тарифов по данному виду затрат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60050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545 000,00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60050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545 000,00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2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05 60050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810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545 000,00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Резервный фонд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>89 0 00 00000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7C54D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Расходы за счет резервного фонда поселения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42DE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F67AE5">
              <w:rPr>
                <w:rFonts w:ascii="Times New Roman" w:hAnsi="Times New Roman"/>
                <w:lang w:eastAsia="ru-RU"/>
              </w:rPr>
              <w:t>2888</w:t>
            </w:r>
            <w:r w:rsidRPr="00F67AE5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7C54D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F67AE5">
              <w:rPr>
                <w:rFonts w:ascii="Times New Roman" w:hAnsi="Times New Roman"/>
                <w:lang w:eastAsia="ru-RU"/>
              </w:rPr>
              <w:t>2888</w:t>
            </w:r>
            <w:r w:rsidRPr="00F67AE5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486D7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F67AE5">
              <w:rPr>
                <w:rFonts w:ascii="Times New Roman" w:hAnsi="Times New Roman"/>
                <w:lang w:eastAsia="ru-RU"/>
              </w:rPr>
              <w:t>2888</w:t>
            </w:r>
            <w:r w:rsidRPr="00F67AE5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86D72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97 500,00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B74B37">
            <w:pPr>
              <w:tabs>
                <w:tab w:val="right" w:pos="332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Благоустройство</w:t>
            </w:r>
            <w:r w:rsidRPr="00F67AE5"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00744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6 520 273,00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007441">
            <w:pPr>
              <w:jc w:val="right"/>
              <w:rPr>
                <w:rFonts w:ascii="Times New Roman" w:hAnsi="Times New Roman"/>
              </w:rPr>
            </w:pPr>
            <w:r w:rsidRPr="00F67AE5">
              <w:rPr>
                <w:rFonts w:ascii="Times New Roman" w:hAnsi="Times New Roman"/>
              </w:rPr>
              <w:t>4 157 885,00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«Обеспечение мероприятий в области благоустройства»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007441">
            <w:pPr>
              <w:jc w:val="right"/>
            </w:pPr>
            <w:r w:rsidRPr="00F67AE5">
              <w:rPr>
                <w:rFonts w:ascii="Times New Roman" w:hAnsi="Times New Roman"/>
              </w:rPr>
              <w:t>4 157 885,00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Содержание, ремонт и реконструкция уличного освещения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1 550 000,00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1 550 000,00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415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1 550 000,00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Организация содержания мест захоронения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007441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175 529,00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175 529,00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23040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175 529,00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Благоустройство территории муниципального образования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42DE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2 432 356,00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2 432 356,00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04 23050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jc w:val="right"/>
            </w:pPr>
            <w:r w:rsidRPr="00F67AE5">
              <w:rPr>
                <w:rFonts w:ascii="Times New Roman" w:hAnsi="Times New Roman"/>
                <w:lang w:eastAsia="ru-RU"/>
              </w:rPr>
              <w:t>2 432 356,00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4B3E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Муниципальная программа "Формирование современной городской среды на территории Ершичского сельского поселения Ершичского района Смоленской области"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val="en-US" w:eastAsia="ru-RU"/>
              </w:rPr>
              <w:t>2 </w:t>
            </w:r>
            <w:r w:rsidRPr="00F67AE5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12 Я </w:t>
            </w:r>
            <w:r w:rsidRPr="00F67AE5">
              <w:rPr>
                <w:rFonts w:ascii="Times New Roman" w:hAnsi="Times New Roman"/>
                <w:lang w:val="en-US" w:eastAsia="ru-RU"/>
              </w:rPr>
              <w:t>F2</w:t>
            </w:r>
            <w:r w:rsidRPr="00F67AE5">
              <w:rPr>
                <w:rFonts w:ascii="Times New Roman" w:hAnsi="Times New Roman"/>
                <w:lang w:eastAsia="ru-RU"/>
              </w:rPr>
              <w:t xml:space="preserve">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8201F0">
            <w:pPr>
              <w:jc w:val="right"/>
            </w:pPr>
            <w:r w:rsidRPr="00F67AE5">
              <w:rPr>
                <w:rFonts w:ascii="Times New Roman" w:hAnsi="Times New Roman"/>
                <w:lang w:val="en-US" w:eastAsia="ru-RU"/>
              </w:rPr>
              <w:t>2 </w:t>
            </w:r>
            <w:r w:rsidRPr="00F67AE5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F42E6" w:rsidRDefault="007A7212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Субсидии на реализацию программы формирования 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 xml:space="preserve">12 Я </w:t>
            </w:r>
            <w:r w:rsidRPr="00CF42E6">
              <w:rPr>
                <w:rFonts w:ascii="Times New Roman" w:hAnsi="Times New Roman"/>
                <w:lang w:val="en-US" w:eastAsia="ru-RU"/>
              </w:rPr>
              <w:t>F255550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541CD">
            <w:pPr>
              <w:jc w:val="right"/>
            </w:pPr>
            <w:r w:rsidRPr="00CF42E6">
              <w:rPr>
                <w:rFonts w:ascii="Times New Roman" w:hAnsi="Times New Roman"/>
                <w:lang w:val="en-US" w:eastAsia="ru-RU"/>
              </w:rPr>
              <w:t>2 </w:t>
            </w:r>
            <w:r w:rsidRPr="00CF42E6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F42E6" w:rsidRDefault="007A7212" w:rsidP="004B3E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 xml:space="preserve">12 Я </w:t>
            </w:r>
            <w:r w:rsidRPr="00CF42E6">
              <w:rPr>
                <w:rFonts w:ascii="Times New Roman" w:hAnsi="Times New Roman"/>
                <w:lang w:val="en-US" w:eastAsia="ru-RU"/>
              </w:rPr>
              <w:t>F255550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541CD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2 </w:t>
            </w:r>
            <w:r w:rsidRPr="00CF42E6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F42E6" w:rsidRDefault="007A7212" w:rsidP="004B3E3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B3E3A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 xml:space="preserve">12 Я </w:t>
            </w:r>
            <w:r w:rsidRPr="00CF42E6">
              <w:rPr>
                <w:rFonts w:ascii="Times New Roman" w:hAnsi="Times New Roman"/>
                <w:lang w:val="en-US" w:eastAsia="ru-RU"/>
              </w:rPr>
              <w:t>F255550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4541CD">
            <w:pPr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2 </w:t>
            </w:r>
            <w:r w:rsidRPr="00CF42E6">
              <w:rPr>
                <w:rFonts w:ascii="Times New Roman" w:hAnsi="Times New Roman"/>
                <w:lang w:eastAsia="ru-RU"/>
              </w:rPr>
              <w:t>167 531,00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F42E6" w:rsidRDefault="007A7212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Резервный фонд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89 0 00 00000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F42E6" w:rsidRDefault="007A7212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Расходы за счет резервного фонда  Администрации муниципального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CF42E6">
              <w:rPr>
                <w:rFonts w:ascii="Times New Roman" w:hAnsi="Times New Roman"/>
                <w:lang w:eastAsia="ru-RU"/>
              </w:rPr>
              <w:t>2777</w:t>
            </w:r>
            <w:r w:rsidRPr="00CF42E6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F42E6" w:rsidRDefault="007A7212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CF42E6">
              <w:rPr>
                <w:rFonts w:ascii="Times New Roman" w:hAnsi="Times New Roman"/>
                <w:lang w:eastAsia="ru-RU"/>
              </w:rPr>
              <w:t>2777</w:t>
            </w:r>
            <w:r w:rsidRPr="00CF42E6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7A7212" w:rsidRPr="00C1463E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CF42E6" w:rsidRDefault="007A7212" w:rsidP="008201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 xml:space="preserve">89 0 00 </w:t>
            </w:r>
            <w:r w:rsidRPr="00CF42E6">
              <w:rPr>
                <w:rFonts w:ascii="Times New Roman" w:hAnsi="Times New Roman"/>
                <w:lang w:eastAsia="ru-RU"/>
              </w:rPr>
              <w:t>2777</w:t>
            </w:r>
            <w:r w:rsidRPr="00CF42E6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CF42E6" w:rsidRDefault="007A7212" w:rsidP="008201F0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CF42E6">
              <w:rPr>
                <w:rFonts w:ascii="Times New Roman" w:hAnsi="Times New Roman"/>
                <w:lang w:val="en-US" w:eastAsia="ru-RU"/>
              </w:rPr>
              <w:t>194 857</w:t>
            </w:r>
            <w:r w:rsidRPr="00CF42E6">
              <w:rPr>
                <w:rFonts w:ascii="Times New Roman" w:hAnsi="Times New Roman"/>
                <w:lang w:eastAsia="ru-RU"/>
              </w:rPr>
              <w:t>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277B3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291 190,56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15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«Оказание мер социальной поддержки отдельным категориям граждан»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9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Пенсии за выслугу лет лицам, замещавших муниципальные должности, должности муниципальной службы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72000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72000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02 72000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310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126 190,56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3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 xml:space="preserve">Муниципальная программа "Устойчивое развитие сельских территорий муниципального образования Ершичского сельского поселения Ершичского района Смоленской области"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11 0 00 00000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Основное мероприятие «Совершенствование системы социальной адаптации и сопровождения детей-сирот и детей, оставшихся без попечения родителей, лиц из их числа»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00000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Проведение ремонта одного из жилых помещений, нуждающихся в ремонте принадлежащих на праве собственности детям-сиротам и детям, оставшимся без попечения родителей, лиц из их числа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80220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80220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165 000,00</w:t>
            </w:r>
          </w:p>
        </w:tc>
      </w:tr>
      <w:tr w:rsidR="007A7212" w:rsidRPr="00F67AE5" w:rsidTr="007E1167">
        <w:tblPrEx>
          <w:tblLook w:val="00A0"/>
        </w:tblPrEx>
        <w:trPr>
          <w:gridAfter w:val="1"/>
          <w:wAfter w:w="49" w:type="dxa"/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12" w:rsidRPr="00F67AE5" w:rsidRDefault="007A7212" w:rsidP="009B627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901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11 Я 14 80220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9B627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240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7212" w:rsidRPr="00F67AE5" w:rsidRDefault="007A7212" w:rsidP="00F568D9">
            <w:pPr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F67AE5">
              <w:rPr>
                <w:rFonts w:ascii="Times New Roman" w:hAnsi="Times New Roman"/>
                <w:lang w:eastAsia="ru-RU"/>
              </w:rPr>
              <w:t>000,00</w:t>
            </w:r>
          </w:p>
        </w:tc>
      </w:tr>
    </w:tbl>
    <w:p w:rsidR="007A7212" w:rsidRPr="00F67AE5" w:rsidRDefault="007A7212" w:rsidP="009B627F"/>
    <w:p w:rsidR="007A7212" w:rsidRPr="00F67AE5" w:rsidRDefault="007A7212" w:rsidP="009B627F">
      <w:pPr>
        <w:spacing w:after="0" w:line="240" w:lineRule="auto"/>
        <w:ind w:left="710"/>
        <w:rPr>
          <w:rFonts w:ascii="Times New Roman" w:hAnsi="Times New Roman"/>
          <w:sz w:val="24"/>
          <w:szCs w:val="24"/>
          <w:lang w:eastAsia="ru-RU"/>
        </w:rPr>
      </w:pPr>
    </w:p>
    <w:sectPr w:rsidR="007A7212" w:rsidRPr="00F67AE5" w:rsidSect="0064246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212" w:rsidRDefault="007A7212" w:rsidP="00BC1063">
      <w:pPr>
        <w:spacing w:after="0" w:line="240" w:lineRule="auto"/>
      </w:pPr>
      <w:r>
        <w:separator/>
      </w:r>
    </w:p>
  </w:endnote>
  <w:endnote w:type="continuationSeparator" w:id="1">
    <w:p w:rsidR="007A7212" w:rsidRDefault="007A7212" w:rsidP="00BC1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212" w:rsidRDefault="007A7212">
    <w:pPr>
      <w:pStyle w:val="Footer"/>
      <w:jc w:val="right"/>
    </w:pPr>
  </w:p>
  <w:p w:rsidR="007A7212" w:rsidRDefault="007A72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212" w:rsidRDefault="007A7212" w:rsidP="00BC1063">
      <w:pPr>
        <w:spacing w:after="0" w:line="240" w:lineRule="auto"/>
      </w:pPr>
      <w:r>
        <w:separator/>
      </w:r>
    </w:p>
  </w:footnote>
  <w:footnote w:type="continuationSeparator" w:id="1">
    <w:p w:rsidR="007A7212" w:rsidRDefault="007A7212" w:rsidP="00BC1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4AA"/>
    <w:multiLevelType w:val="multilevel"/>
    <w:tmpl w:val="ADCE420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ind w:left="765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cs="Times New Roman" w:hint="default"/>
      </w:rPr>
    </w:lvl>
  </w:abstractNum>
  <w:abstractNum w:abstractNumId="1">
    <w:nsid w:val="017F0863"/>
    <w:multiLevelType w:val="hybridMultilevel"/>
    <w:tmpl w:val="99D4E8E6"/>
    <w:lvl w:ilvl="0" w:tplc="0A802F0E">
      <w:start w:val="5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>
    <w:nsid w:val="0181547E"/>
    <w:multiLevelType w:val="hybridMultilevel"/>
    <w:tmpl w:val="8C924BE2"/>
    <w:lvl w:ilvl="0" w:tplc="EF2C0C26">
      <w:start w:val="12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A156D8E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274D5E"/>
    <w:multiLevelType w:val="hybridMultilevel"/>
    <w:tmpl w:val="2FD09806"/>
    <w:lvl w:ilvl="0" w:tplc="87D220DA">
      <w:start w:val="2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0C6B07C9"/>
    <w:multiLevelType w:val="hybridMultilevel"/>
    <w:tmpl w:val="277659CC"/>
    <w:lvl w:ilvl="0" w:tplc="8098A846">
      <w:start w:val="7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B47BC6"/>
    <w:multiLevelType w:val="hybridMultilevel"/>
    <w:tmpl w:val="60CCD88A"/>
    <w:lvl w:ilvl="0" w:tplc="9F144CEA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0E00790"/>
    <w:multiLevelType w:val="hybridMultilevel"/>
    <w:tmpl w:val="B2B8D770"/>
    <w:lvl w:ilvl="0" w:tplc="B4546AB2">
      <w:start w:val="165"/>
      <w:numFmt w:val="decimal"/>
      <w:lvlText w:val="%1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166B2D44"/>
    <w:multiLevelType w:val="hybridMultilevel"/>
    <w:tmpl w:val="6DCA44BC"/>
    <w:lvl w:ilvl="0" w:tplc="8B245EA6">
      <w:start w:val="165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8A34DB8"/>
    <w:multiLevelType w:val="hybridMultilevel"/>
    <w:tmpl w:val="60C4B16C"/>
    <w:lvl w:ilvl="0" w:tplc="95E29010">
      <w:start w:val="13"/>
      <w:numFmt w:val="decimal"/>
      <w:lvlText w:val="%1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701D75"/>
    <w:multiLevelType w:val="hybridMultilevel"/>
    <w:tmpl w:val="A3B84D44"/>
    <w:lvl w:ilvl="0" w:tplc="813C6BD0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DC7FD4"/>
    <w:multiLevelType w:val="hybridMultilevel"/>
    <w:tmpl w:val="1056F798"/>
    <w:lvl w:ilvl="0" w:tplc="4C4C7482">
      <w:start w:val="4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336731B5"/>
    <w:multiLevelType w:val="hybridMultilevel"/>
    <w:tmpl w:val="2D4E898A"/>
    <w:lvl w:ilvl="0" w:tplc="1BD2B9EC">
      <w:start w:val="16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022642"/>
    <w:multiLevelType w:val="hybridMultilevel"/>
    <w:tmpl w:val="A55A18A6"/>
    <w:lvl w:ilvl="0" w:tplc="2F6EE0C6">
      <w:start w:val="165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9BF599F"/>
    <w:multiLevelType w:val="hybridMultilevel"/>
    <w:tmpl w:val="CACC8F34"/>
    <w:lvl w:ilvl="0" w:tplc="95E29010">
      <w:start w:val="13"/>
      <w:numFmt w:val="decimal"/>
      <w:lvlText w:val="%1"/>
      <w:lvlJc w:val="left"/>
      <w:pPr>
        <w:ind w:left="2487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  <w:rPr>
        <w:rFonts w:cs="Times New Roman"/>
      </w:rPr>
    </w:lvl>
  </w:abstractNum>
  <w:abstractNum w:abstractNumId="14">
    <w:nsid w:val="4E247067"/>
    <w:multiLevelType w:val="hybridMultilevel"/>
    <w:tmpl w:val="E2FC6906"/>
    <w:lvl w:ilvl="0" w:tplc="D1B21E7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2041AC5"/>
    <w:multiLevelType w:val="hybridMultilevel"/>
    <w:tmpl w:val="6B2A9F6A"/>
    <w:lvl w:ilvl="0" w:tplc="645A264A">
      <w:start w:val="10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CD4D68"/>
    <w:multiLevelType w:val="hybridMultilevel"/>
    <w:tmpl w:val="277659CC"/>
    <w:lvl w:ilvl="0" w:tplc="8098A846">
      <w:start w:val="7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6860D8"/>
    <w:multiLevelType w:val="hybridMultilevel"/>
    <w:tmpl w:val="7576D46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8">
    <w:nsid w:val="5EB752C3"/>
    <w:multiLevelType w:val="hybridMultilevel"/>
    <w:tmpl w:val="B6EAC8FA"/>
    <w:lvl w:ilvl="0" w:tplc="D6FC0986">
      <w:start w:val="5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9">
    <w:nsid w:val="61694EFE"/>
    <w:multiLevelType w:val="hybridMultilevel"/>
    <w:tmpl w:val="5D48107C"/>
    <w:lvl w:ilvl="0" w:tplc="8618C3C8">
      <w:start w:val="16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33C435E"/>
    <w:multiLevelType w:val="hybridMultilevel"/>
    <w:tmpl w:val="65CCB346"/>
    <w:lvl w:ilvl="0" w:tplc="C96844D8">
      <w:start w:val="16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FE1461"/>
    <w:multiLevelType w:val="multilevel"/>
    <w:tmpl w:val="835610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AA86D78"/>
    <w:multiLevelType w:val="hybridMultilevel"/>
    <w:tmpl w:val="638C6860"/>
    <w:lvl w:ilvl="0" w:tplc="8B607664">
      <w:start w:val="16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8E4638"/>
    <w:multiLevelType w:val="hybridMultilevel"/>
    <w:tmpl w:val="BC6C324E"/>
    <w:lvl w:ilvl="0" w:tplc="483232BC">
      <w:start w:val="165"/>
      <w:numFmt w:val="decimal"/>
      <w:lvlText w:val="%1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4">
    <w:nsid w:val="79F32CAB"/>
    <w:multiLevelType w:val="hybridMultilevel"/>
    <w:tmpl w:val="B6263F9A"/>
    <w:lvl w:ilvl="0" w:tplc="7EE0D42C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7ADB6694"/>
    <w:multiLevelType w:val="hybridMultilevel"/>
    <w:tmpl w:val="62A614EA"/>
    <w:lvl w:ilvl="0" w:tplc="E5C08ACE">
      <w:start w:val="165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7B64704C"/>
    <w:multiLevelType w:val="hybridMultilevel"/>
    <w:tmpl w:val="1056F798"/>
    <w:lvl w:ilvl="0" w:tplc="4C4C7482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7">
    <w:nsid w:val="7BD90010"/>
    <w:multiLevelType w:val="hybridMultilevel"/>
    <w:tmpl w:val="234C7EBC"/>
    <w:lvl w:ilvl="0" w:tplc="90D01F0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15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22"/>
  </w:num>
  <w:num w:numId="9">
    <w:abstractNumId w:val="26"/>
  </w:num>
  <w:num w:numId="10">
    <w:abstractNumId w:val="13"/>
  </w:num>
  <w:num w:numId="11">
    <w:abstractNumId w:val="3"/>
  </w:num>
  <w:num w:numId="12">
    <w:abstractNumId w:val="21"/>
  </w:num>
  <w:num w:numId="13">
    <w:abstractNumId w:val="11"/>
  </w:num>
  <w:num w:numId="14">
    <w:abstractNumId w:val="24"/>
  </w:num>
  <w:num w:numId="15">
    <w:abstractNumId w:val="12"/>
  </w:num>
  <w:num w:numId="16">
    <w:abstractNumId w:val="7"/>
  </w:num>
  <w:num w:numId="17">
    <w:abstractNumId w:val="23"/>
  </w:num>
  <w:num w:numId="18">
    <w:abstractNumId w:val="20"/>
  </w:num>
  <w:num w:numId="19">
    <w:abstractNumId w:val="19"/>
  </w:num>
  <w:num w:numId="20">
    <w:abstractNumId w:val="25"/>
  </w:num>
  <w:num w:numId="21">
    <w:abstractNumId w:val="6"/>
  </w:num>
  <w:num w:numId="22">
    <w:abstractNumId w:val="8"/>
  </w:num>
  <w:num w:numId="23">
    <w:abstractNumId w:val="10"/>
  </w:num>
  <w:num w:numId="24">
    <w:abstractNumId w:val="27"/>
  </w:num>
  <w:num w:numId="25">
    <w:abstractNumId w:val="9"/>
  </w:num>
  <w:num w:numId="26">
    <w:abstractNumId w:val="2"/>
  </w:num>
  <w:num w:numId="27">
    <w:abstractNumId w:val="14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389"/>
    <w:rsid w:val="00007441"/>
    <w:rsid w:val="00012D44"/>
    <w:rsid w:val="00014B96"/>
    <w:rsid w:val="00017BFC"/>
    <w:rsid w:val="0003150B"/>
    <w:rsid w:val="00035DCE"/>
    <w:rsid w:val="00035E67"/>
    <w:rsid w:val="000368F9"/>
    <w:rsid w:val="00040C3A"/>
    <w:rsid w:val="00045771"/>
    <w:rsid w:val="0004763C"/>
    <w:rsid w:val="00056076"/>
    <w:rsid w:val="000605DF"/>
    <w:rsid w:val="0006216D"/>
    <w:rsid w:val="00067EF1"/>
    <w:rsid w:val="000713DC"/>
    <w:rsid w:val="000724C6"/>
    <w:rsid w:val="00073B3D"/>
    <w:rsid w:val="0009555C"/>
    <w:rsid w:val="000A2B95"/>
    <w:rsid w:val="000A7ECF"/>
    <w:rsid w:val="000B2E10"/>
    <w:rsid w:val="000B4E80"/>
    <w:rsid w:val="000C104B"/>
    <w:rsid w:val="000C3AAC"/>
    <w:rsid w:val="000C6E09"/>
    <w:rsid w:val="000E0701"/>
    <w:rsid w:val="000F154F"/>
    <w:rsid w:val="000F6985"/>
    <w:rsid w:val="00107601"/>
    <w:rsid w:val="001077AC"/>
    <w:rsid w:val="00111389"/>
    <w:rsid w:val="001128F3"/>
    <w:rsid w:val="0012165B"/>
    <w:rsid w:val="001222E8"/>
    <w:rsid w:val="00123D94"/>
    <w:rsid w:val="001244D5"/>
    <w:rsid w:val="00131DFA"/>
    <w:rsid w:val="001337FF"/>
    <w:rsid w:val="00133C10"/>
    <w:rsid w:val="00133D9A"/>
    <w:rsid w:val="0014193E"/>
    <w:rsid w:val="001436B7"/>
    <w:rsid w:val="00146874"/>
    <w:rsid w:val="00150648"/>
    <w:rsid w:val="001523E3"/>
    <w:rsid w:val="00157CE3"/>
    <w:rsid w:val="0016103D"/>
    <w:rsid w:val="00161949"/>
    <w:rsid w:val="00162CFA"/>
    <w:rsid w:val="00167406"/>
    <w:rsid w:val="00167A6D"/>
    <w:rsid w:val="00170C07"/>
    <w:rsid w:val="00171F3C"/>
    <w:rsid w:val="0018115F"/>
    <w:rsid w:val="001A46E0"/>
    <w:rsid w:val="001B6365"/>
    <w:rsid w:val="001C412A"/>
    <w:rsid w:val="001C5E29"/>
    <w:rsid w:val="001D5F26"/>
    <w:rsid w:val="001D6DFE"/>
    <w:rsid w:val="001E187A"/>
    <w:rsid w:val="001E4FC9"/>
    <w:rsid w:val="001E6601"/>
    <w:rsid w:val="001F181B"/>
    <w:rsid w:val="001F2A62"/>
    <w:rsid w:val="001F4B5E"/>
    <w:rsid w:val="00200D6A"/>
    <w:rsid w:val="002031F4"/>
    <w:rsid w:val="0020564A"/>
    <w:rsid w:val="00214D63"/>
    <w:rsid w:val="00214EFC"/>
    <w:rsid w:val="0022603E"/>
    <w:rsid w:val="00231432"/>
    <w:rsid w:val="00233DCF"/>
    <w:rsid w:val="00244F86"/>
    <w:rsid w:val="002505DA"/>
    <w:rsid w:val="00257344"/>
    <w:rsid w:val="00267CFB"/>
    <w:rsid w:val="00274304"/>
    <w:rsid w:val="00275D5A"/>
    <w:rsid w:val="00277999"/>
    <w:rsid w:val="00277B3B"/>
    <w:rsid w:val="00280653"/>
    <w:rsid w:val="0028213A"/>
    <w:rsid w:val="0028472A"/>
    <w:rsid w:val="00286C09"/>
    <w:rsid w:val="00286FC8"/>
    <w:rsid w:val="002900FA"/>
    <w:rsid w:val="002A635B"/>
    <w:rsid w:val="002B02AB"/>
    <w:rsid w:val="002B0F3B"/>
    <w:rsid w:val="002F3063"/>
    <w:rsid w:val="002F68CB"/>
    <w:rsid w:val="002F72B0"/>
    <w:rsid w:val="003162BE"/>
    <w:rsid w:val="00321A3A"/>
    <w:rsid w:val="003330B0"/>
    <w:rsid w:val="003358BD"/>
    <w:rsid w:val="00336279"/>
    <w:rsid w:val="00336AEC"/>
    <w:rsid w:val="0036165D"/>
    <w:rsid w:val="00371339"/>
    <w:rsid w:val="00373EAE"/>
    <w:rsid w:val="00374411"/>
    <w:rsid w:val="0037552A"/>
    <w:rsid w:val="00382863"/>
    <w:rsid w:val="00392398"/>
    <w:rsid w:val="0039262D"/>
    <w:rsid w:val="003A0450"/>
    <w:rsid w:val="003A3CC6"/>
    <w:rsid w:val="003A7820"/>
    <w:rsid w:val="003B2F79"/>
    <w:rsid w:val="003B4D37"/>
    <w:rsid w:val="003C24A6"/>
    <w:rsid w:val="003D078F"/>
    <w:rsid w:val="003D374D"/>
    <w:rsid w:val="003E12D8"/>
    <w:rsid w:val="003E14EC"/>
    <w:rsid w:val="003E3712"/>
    <w:rsid w:val="003E50A3"/>
    <w:rsid w:val="003F7A85"/>
    <w:rsid w:val="00402380"/>
    <w:rsid w:val="004171D4"/>
    <w:rsid w:val="00420C58"/>
    <w:rsid w:val="00422770"/>
    <w:rsid w:val="00427DD1"/>
    <w:rsid w:val="00442DE0"/>
    <w:rsid w:val="00443260"/>
    <w:rsid w:val="0044376E"/>
    <w:rsid w:val="00453CB0"/>
    <w:rsid w:val="004541CD"/>
    <w:rsid w:val="00456F13"/>
    <w:rsid w:val="0046019E"/>
    <w:rsid w:val="00470098"/>
    <w:rsid w:val="00477EDC"/>
    <w:rsid w:val="00482A30"/>
    <w:rsid w:val="00484235"/>
    <w:rsid w:val="00486D72"/>
    <w:rsid w:val="00491484"/>
    <w:rsid w:val="004943CA"/>
    <w:rsid w:val="00494BA7"/>
    <w:rsid w:val="00497992"/>
    <w:rsid w:val="004A58BB"/>
    <w:rsid w:val="004B2B7D"/>
    <w:rsid w:val="004B3E3A"/>
    <w:rsid w:val="004B5BDF"/>
    <w:rsid w:val="004D32C4"/>
    <w:rsid w:val="004D5D62"/>
    <w:rsid w:val="004D6570"/>
    <w:rsid w:val="004D7095"/>
    <w:rsid w:val="004E2094"/>
    <w:rsid w:val="004E737E"/>
    <w:rsid w:val="004F3F82"/>
    <w:rsid w:val="0050288D"/>
    <w:rsid w:val="00510C65"/>
    <w:rsid w:val="005201FF"/>
    <w:rsid w:val="00522B4B"/>
    <w:rsid w:val="005372F0"/>
    <w:rsid w:val="00540D24"/>
    <w:rsid w:val="00554DC4"/>
    <w:rsid w:val="00556DDF"/>
    <w:rsid w:val="00557C47"/>
    <w:rsid w:val="00564943"/>
    <w:rsid w:val="00566764"/>
    <w:rsid w:val="005770A3"/>
    <w:rsid w:val="005809D3"/>
    <w:rsid w:val="0059054D"/>
    <w:rsid w:val="005967A4"/>
    <w:rsid w:val="005A2C32"/>
    <w:rsid w:val="005A322E"/>
    <w:rsid w:val="005A72D9"/>
    <w:rsid w:val="005B7ED7"/>
    <w:rsid w:val="005C06DD"/>
    <w:rsid w:val="005D1A98"/>
    <w:rsid w:val="005D23E7"/>
    <w:rsid w:val="005D3395"/>
    <w:rsid w:val="005D55A5"/>
    <w:rsid w:val="005E3BA3"/>
    <w:rsid w:val="005E43A7"/>
    <w:rsid w:val="005E6173"/>
    <w:rsid w:val="005E6A57"/>
    <w:rsid w:val="00615B44"/>
    <w:rsid w:val="00616B2B"/>
    <w:rsid w:val="00626FEF"/>
    <w:rsid w:val="00634C3F"/>
    <w:rsid w:val="00637978"/>
    <w:rsid w:val="0064201E"/>
    <w:rsid w:val="00642464"/>
    <w:rsid w:val="00643EDA"/>
    <w:rsid w:val="00647AC5"/>
    <w:rsid w:val="00666F99"/>
    <w:rsid w:val="00671BB6"/>
    <w:rsid w:val="00675C31"/>
    <w:rsid w:val="00685FAC"/>
    <w:rsid w:val="00686628"/>
    <w:rsid w:val="00686F9C"/>
    <w:rsid w:val="00692296"/>
    <w:rsid w:val="00692870"/>
    <w:rsid w:val="006937D3"/>
    <w:rsid w:val="0069416E"/>
    <w:rsid w:val="006A5CB4"/>
    <w:rsid w:val="006B791A"/>
    <w:rsid w:val="006C3B34"/>
    <w:rsid w:val="006D0C3B"/>
    <w:rsid w:val="006D5BB1"/>
    <w:rsid w:val="006E2948"/>
    <w:rsid w:val="006F2FDD"/>
    <w:rsid w:val="006F37DB"/>
    <w:rsid w:val="006F3FEF"/>
    <w:rsid w:val="00702775"/>
    <w:rsid w:val="00702C81"/>
    <w:rsid w:val="00703B1A"/>
    <w:rsid w:val="0070598D"/>
    <w:rsid w:val="007146DC"/>
    <w:rsid w:val="007206F2"/>
    <w:rsid w:val="007236C1"/>
    <w:rsid w:val="007257B3"/>
    <w:rsid w:val="0072797E"/>
    <w:rsid w:val="00730DE8"/>
    <w:rsid w:val="00734DD4"/>
    <w:rsid w:val="007443B8"/>
    <w:rsid w:val="00745F42"/>
    <w:rsid w:val="00746207"/>
    <w:rsid w:val="007540B1"/>
    <w:rsid w:val="0075548B"/>
    <w:rsid w:val="00771DA4"/>
    <w:rsid w:val="007743F1"/>
    <w:rsid w:val="007830F1"/>
    <w:rsid w:val="0078446B"/>
    <w:rsid w:val="00793C3F"/>
    <w:rsid w:val="00797726"/>
    <w:rsid w:val="007A48BD"/>
    <w:rsid w:val="007A7212"/>
    <w:rsid w:val="007B1176"/>
    <w:rsid w:val="007B169F"/>
    <w:rsid w:val="007B1B77"/>
    <w:rsid w:val="007C107D"/>
    <w:rsid w:val="007C2991"/>
    <w:rsid w:val="007C3A9C"/>
    <w:rsid w:val="007C54D1"/>
    <w:rsid w:val="007D7B42"/>
    <w:rsid w:val="007E1167"/>
    <w:rsid w:val="007E3C9F"/>
    <w:rsid w:val="007F27CC"/>
    <w:rsid w:val="007F60B0"/>
    <w:rsid w:val="00800DBA"/>
    <w:rsid w:val="00801535"/>
    <w:rsid w:val="00804CBD"/>
    <w:rsid w:val="00805847"/>
    <w:rsid w:val="00812C43"/>
    <w:rsid w:val="008201F0"/>
    <w:rsid w:val="00833CC3"/>
    <w:rsid w:val="0084169C"/>
    <w:rsid w:val="00841DD7"/>
    <w:rsid w:val="008423AD"/>
    <w:rsid w:val="00850325"/>
    <w:rsid w:val="008635BA"/>
    <w:rsid w:val="00863CC2"/>
    <w:rsid w:val="0087349B"/>
    <w:rsid w:val="0087487E"/>
    <w:rsid w:val="0088053E"/>
    <w:rsid w:val="00887866"/>
    <w:rsid w:val="00891474"/>
    <w:rsid w:val="00896FC5"/>
    <w:rsid w:val="00897E85"/>
    <w:rsid w:val="008A35F1"/>
    <w:rsid w:val="008A7C8C"/>
    <w:rsid w:val="008D557C"/>
    <w:rsid w:val="008D5B98"/>
    <w:rsid w:val="008E264F"/>
    <w:rsid w:val="008F0C31"/>
    <w:rsid w:val="008F47C8"/>
    <w:rsid w:val="008F4A54"/>
    <w:rsid w:val="008F52EC"/>
    <w:rsid w:val="008F699C"/>
    <w:rsid w:val="008F7E6A"/>
    <w:rsid w:val="00901576"/>
    <w:rsid w:val="00901C1E"/>
    <w:rsid w:val="0093029E"/>
    <w:rsid w:val="00930B80"/>
    <w:rsid w:val="00933066"/>
    <w:rsid w:val="00933E21"/>
    <w:rsid w:val="00941012"/>
    <w:rsid w:val="00946C14"/>
    <w:rsid w:val="00951604"/>
    <w:rsid w:val="00954B7F"/>
    <w:rsid w:val="00960942"/>
    <w:rsid w:val="00971D24"/>
    <w:rsid w:val="00977C94"/>
    <w:rsid w:val="009904D9"/>
    <w:rsid w:val="00991C08"/>
    <w:rsid w:val="009962BD"/>
    <w:rsid w:val="009A0DD8"/>
    <w:rsid w:val="009A2666"/>
    <w:rsid w:val="009A3D90"/>
    <w:rsid w:val="009B42FA"/>
    <w:rsid w:val="009B5312"/>
    <w:rsid w:val="009B627F"/>
    <w:rsid w:val="009E1278"/>
    <w:rsid w:val="009F6F85"/>
    <w:rsid w:val="00A10632"/>
    <w:rsid w:val="00A11972"/>
    <w:rsid w:val="00A16040"/>
    <w:rsid w:val="00A23F15"/>
    <w:rsid w:val="00A25E05"/>
    <w:rsid w:val="00A42AA9"/>
    <w:rsid w:val="00A454C3"/>
    <w:rsid w:val="00A45827"/>
    <w:rsid w:val="00A4638E"/>
    <w:rsid w:val="00A54D09"/>
    <w:rsid w:val="00A575C5"/>
    <w:rsid w:val="00A63325"/>
    <w:rsid w:val="00A66C15"/>
    <w:rsid w:val="00A67C77"/>
    <w:rsid w:val="00A719F9"/>
    <w:rsid w:val="00A84B9F"/>
    <w:rsid w:val="00A9058F"/>
    <w:rsid w:val="00AA1135"/>
    <w:rsid w:val="00AA2C15"/>
    <w:rsid w:val="00AB5919"/>
    <w:rsid w:val="00AB7282"/>
    <w:rsid w:val="00AC1131"/>
    <w:rsid w:val="00AC39A9"/>
    <w:rsid w:val="00AC3CE2"/>
    <w:rsid w:val="00AC5F08"/>
    <w:rsid w:val="00AD09EB"/>
    <w:rsid w:val="00AD676E"/>
    <w:rsid w:val="00AE02E8"/>
    <w:rsid w:val="00AE054C"/>
    <w:rsid w:val="00AE414D"/>
    <w:rsid w:val="00AF077B"/>
    <w:rsid w:val="00AF3193"/>
    <w:rsid w:val="00AF6B01"/>
    <w:rsid w:val="00B11AB9"/>
    <w:rsid w:val="00B17CD8"/>
    <w:rsid w:val="00B232E2"/>
    <w:rsid w:val="00B246AD"/>
    <w:rsid w:val="00B258B6"/>
    <w:rsid w:val="00B33F58"/>
    <w:rsid w:val="00B35BB0"/>
    <w:rsid w:val="00B45A34"/>
    <w:rsid w:val="00B45E9F"/>
    <w:rsid w:val="00B54930"/>
    <w:rsid w:val="00B60D4B"/>
    <w:rsid w:val="00B61DC8"/>
    <w:rsid w:val="00B70921"/>
    <w:rsid w:val="00B744BA"/>
    <w:rsid w:val="00B74B37"/>
    <w:rsid w:val="00B77ADD"/>
    <w:rsid w:val="00B80A2C"/>
    <w:rsid w:val="00B84A2B"/>
    <w:rsid w:val="00B87647"/>
    <w:rsid w:val="00B94523"/>
    <w:rsid w:val="00BA45D7"/>
    <w:rsid w:val="00BB4A14"/>
    <w:rsid w:val="00BC0975"/>
    <w:rsid w:val="00BC1063"/>
    <w:rsid w:val="00BC5821"/>
    <w:rsid w:val="00BD106D"/>
    <w:rsid w:val="00BF15CA"/>
    <w:rsid w:val="00BF1D7F"/>
    <w:rsid w:val="00C07EA9"/>
    <w:rsid w:val="00C10E82"/>
    <w:rsid w:val="00C1463E"/>
    <w:rsid w:val="00C25DB6"/>
    <w:rsid w:val="00C2683D"/>
    <w:rsid w:val="00C26E98"/>
    <w:rsid w:val="00C27B29"/>
    <w:rsid w:val="00C313F8"/>
    <w:rsid w:val="00C465AC"/>
    <w:rsid w:val="00C501A7"/>
    <w:rsid w:val="00C55B4F"/>
    <w:rsid w:val="00C62AAF"/>
    <w:rsid w:val="00C7045A"/>
    <w:rsid w:val="00C725DE"/>
    <w:rsid w:val="00C728E8"/>
    <w:rsid w:val="00C76C2E"/>
    <w:rsid w:val="00C92B91"/>
    <w:rsid w:val="00C93288"/>
    <w:rsid w:val="00CA060A"/>
    <w:rsid w:val="00CA5F04"/>
    <w:rsid w:val="00CB2B36"/>
    <w:rsid w:val="00CB481D"/>
    <w:rsid w:val="00CB759B"/>
    <w:rsid w:val="00CD5992"/>
    <w:rsid w:val="00CD6E13"/>
    <w:rsid w:val="00CE20DB"/>
    <w:rsid w:val="00CE226F"/>
    <w:rsid w:val="00CE2F6F"/>
    <w:rsid w:val="00CE4B07"/>
    <w:rsid w:val="00CF42E6"/>
    <w:rsid w:val="00D05E30"/>
    <w:rsid w:val="00D1792F"/>
    <w:rsid w:val="00D24FB7"/>
    <w:rsid w:val="00D32FA6"/>
    <w:rsid w:val="00D33C73"/>
    <w:rsid w:val="00D36FBC"/>
    <w:rsid w:val="00D419E1"/>
    <w:rsid w:val="00D565A2"/>
    <w:rsid w:val="00D66F5C"/>
    <w:rsid w:val="00D71D9E"/>
    <w:rsid w:val="00D7475D"/>
    <w:rsid w:val="00D82AB9"/>
    <w:rsid w:val="00D90C48"/>
    <w:rsid w:val="00D96632"/>
    <w:rsid w:val="00DA2BE9"/>
    <w:rsid w:val="00DA46D6"/>
    <w:rsid w:val="00DB1E42"/>
    <w:rsid w:val="00DB2299"/>
    <w:rsid w:val="00DB27DF"/>
    <w:rsid w:val="00DB2D09"/>
    <w:rsid w:val="00DB4F4B"/>
    <w:rsid w:val="00DB5C12"/>
    <w:rsid w:val="00DC36F4"/>
    <w:rsid w:val="00DD41F9"/>
    <w:rsid w:val="00DD7D8E"/>
    <w:rsid w:val="00DE643A"/>
    <w:rsid w:val="00E0081D"/>
    <w:rsid w:val="00E1422A"/>
    <w:rsid w:val="00E149B3"/>
    <w:rsid w:val="00E1661F"/>
    <w:rsid w:val="00E35EAF"/>
    <w:rsid w:val="00E36E17"/>
    <w:rsid w:val="00E46CA6"/>
    <w:rsid w:val="00E574AE"/>
    <w:rsid w:val="00E65822"/>
    <w:rsid w:val="00E67524"/>
    <w:rsid w:val="00E67E5F"/>
    <w:rsid w:val="00E70568"/>
    <w:rsid w:val="00E75E13"/>
    <w:rsid w:val="00E77CAF"/>
    <w:rsid w:val="00E842C4"/>
    <w:rsid w:val="00E86ACE"/>
    <w:rsid w:val="00EA6564"/>
    <w:rsid w:val="00EB2C08"/>
    <w:rsid w:val="00EB3B14"/>
    <w:rsid w:val="00EB6C1A"/>
    <w:rsid w:val="00EC22E3"/>
    <w:rsid w:val="00EC5AD1"/>
    <w:rsid w:val="00EF19F0"/>
    <w:rsid w:val="00EF2468"/>
    <w:rsid w:val="00F032AE"/>
    <w:rsid w:val="00F063E6"/>
    <w:rsid w:val="00F07B5F"/>
    <w:rsid w:val="00F2054D"/>
    <w:rsid w:val="00F2383C"/>
    <w:rsid w:val="00F2505D"/>
    <w:rsid w:val="00F27C5A"/>
    <w:rsid w:val="00F30090"/>
    <w:rsid w:val="00F3378B"/>
    <w:rsid w:val="00F3658E"/>
    <w:rsid w:val="00F51DC8"/>
    <w:rsid w:val="00F568D9"/>
    <w:rsid w:val="00F608F7"/>
    <w:rsid w:val="00F60CDC"/>
    <w:rsid w:val="00F60EC0"/>
    <w:rsid w:val="00F67AE5"/>
    <w:rsid w:val="00F77D31"/>
    <w:rsid w:val="00F81655"/>
    <w:rsid w:val="00F921E3"/>
    <w:rsid w:val="00FA216D"/>
    <w:rsid w:val="00FB2887"/>
    <w:rsid w:val="00FD2A26"/>
    <w:rsid w:val="00FD4474"/>
    <w:rsid w:val="00FD7A03"/>
    <w:rsid w:val="00FE487D"/>
    <w:rsid w:val="00FF13F3"/>
    <w:rsid w:val="00FF2835"/>
    <w:rsid w:val="00FF2EF8"/>
    <w:rsid w:val="00FF3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FA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0B4E80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4E80"/>
    <w:rPr>
      <w:rFonts w:ascii="Times New Roman" w:hAnsi="Times New Roman" w:cs="Times New Roman"/>
      <w:b/>
      <w:sz w:val="24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167A6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167A6D"/>
    <w:pPr>
      <w:ind w:left="720"/>
      <w:contextualSpacing/>
    </w:pPr>
  </w:style>
  <w:style w:type="character" w:customStyle="1" w:styleId="BalloonTextChar">
    <w:name w:val="Balloon Text Char"/>
    <w:link w:val="BalloonText"/>
    <w:uiPriority w:val="99"/>
    <w:semiHidden/>
    <w:locked/>
    <w:rsid w:val="009B627F"/>
    <w:rPr>
      <w:rFonts w:ascii="Tahoma" w:hAnsi="Tahoma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9B627F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C465AC"/>
    <w:rPr>
      <w:rFonts w:ascii="Times New Roman" w:hAnsi="Times New Roman" w:cs="Times New Roman"/>
      <w:sz w:val="2"/>
      <w:lang w:eastAsia="en-US"/>
    </w:rPr>
  </w:style>
  <w:style w:type="character" w:styleId="Hyperlink">
    <w:name w:val="Hyperlink"/>
    <w:basedOn w:val="DefaultParagraphFont"/>
    <w:uiPriority w:val="99"/>
    <w:semiHidden/>
    <w:rsid w:val="00B84A2B"/>
    <w:rPr>
      <w:rFonts w:cs="Times New Roman"/>
      <w:color w:val="0000FF"/>
      <w:u w:val="single"/>
    </w:rPr>
  </w:style>
  <w:style w:type="paragraph" w:customStyle="1" w:styleId="xl70">
    <w:name w:val="xl70"/>
    <w:basedOn w:val="Normal"/>
    <w:uiPriority w:val="99"/>
    <w:rsid w:val="00B84A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B84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B84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73">
    <w:name w:val="xl73"/>
    <w:basedOn w:val="Normal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4">
    <w:name w:val="xl74"/>
    <w:basedOn w:val="Normal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5">
    <w:name w:val="xl75"/>
    <w:basedOn w:val="Normal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6">
    <w:name w:val="xl76"/>
    <w:basedOn w:val="Normal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7">
    <w:name w:val="xl77"/>
    <w:basedOn w:val="Normal"/>
    <w:uiPriority w:val="99"/>
    <w:rsid w:val="00B84A2B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8">
    <w:name w:val="xl78"/>
    <w:basedOn w:val="Normal"/>
    <w:uiPriority w:val="99"/>
    <w:rsid w:val="00B84A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79">
    <w:name w:val="xl79"/>
    <w:basedOn w:val="Normal"/>
    <w:uiPriority w:val="99"/>
    <w:rsid w:val="00B84A2B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xl80">
    <w:name w:val="xl80"/>
    <w:basedOn w:val="Normal"/>
    <w:uiPriority w:val="99"/>
    <w:rsid w:val="00B84A2B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onsPlusNormal">
    <w:name w:val="ConsPlusNormal"/>
    <w:uiPriority w:val="99"/>
    <w:rsid w:val="000B4E8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aliases w:val="Знак"/>
    <w:basedOn w:val="Normal"/>
    <w:link w:val="BodyTextChar"/>
    <w:uiPriority w:val="99"/>
    <w:rsid w:val="000B4E80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locked/>
    <w:rsid w:val="000B4E80"/>
    <w:rPr>
      <w:rFonts w:ascii="Times New Roman" w:hAnsi="Times New Roman" w:cs="Times New Roman"/>
    </w:rPr>
  </w:style>
  <w:style w:type="paragraph" w:customStyle="1" w:styleId="ConsNormal">
    <w:name w:val="ConsNormal"/>
    <w:uiPriority w:val="99"/>
    <w:rsid w:val="000B4E80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C10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C1063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BC10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1063"/>
    <w:rPr>
      <w:rFonts w:cs="Times New Roman"/>
      <w:sz w:val="22"/>
      <w:lang w:eastAsia="en-US"/>
    </w:rPr>
  </w:style>
  <w:style w:type="table" w:styleId="TableGrid">
    <w:name w:val="Table Grid"/>
    <w:basedOn w:val="TableNormal"/>
    <w:uiPriority w:val="99"/>
    <w:locked/>
    <w:rsid w:val="006F3FE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F921E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08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3402</TotalTime>
  <Pages>9</Pages>
  <Words>2141</Words>
  <Characters>12204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165</cp:revision>
  <cp:lastPrinted>2020-05-07T09:46:00Z</cp:lastPrinted>
  <dcterms:created xsi:type="dcterms:W3CDTF">2019-02-11T08:08:00Z</dcterms:created>
  <dcterms:modified xsi:type="dcterms:W3CDTF">2020-05-07T09:46:00Z</dcterms:modified>
</cp:coreProperties>
</file>